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Bury St Edmunds and Stowmarket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Bury St Edmunds and Stowmarket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Bury St Edmunds and Stowmarket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Bury St Edmunds and Stowmarket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Bury St Edmunds and Stowmarket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Bury St Edmunds and Stowmarket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Bury St Edmunds and Stowmarket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Bury St Edmunds and Stowmarket is estimated to be </w:t>
      </w:r>
      <w:r w:rsidRPr="00773DF7">
        <w:rPr>
          <w:rFonts w:ascii="Libre Franklin Light" w:eastAsia="Times New Roman" w:hAnsi="Libre Franklin Light" w:cs="Calibri Light"/>
          <w:b/>
          <w:bCs/>
          <w:color w:val="C45911" w:themeColor="accent2" w:themeShade="BF"/>
        </w:rPr>
        <w:t xml:space="preserve">£1,335,344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Bury St Edmunds and Stowmarket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Bury St Edmunds and Stowmarket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Bury St Edmunds and Stowmarket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Bury St Edmunds and Stowmarket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ry St Edmunds and Stowmark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Bury St Edmunds and Stowmarket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ry St Edmunds and Stowmark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Bury St Edmunds and Stowmarket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Bury St Edmunds and Stowmarket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ry St Edmunds and Stowmark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Bury St Edmunds and Stowmarket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Bury St Edmunds and Stowmarket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Bury St Edmunds and Stowmarket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Bury St Edmunds and Stowmarket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Bury St Edmunds and Stowmarket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Bury St Edmunds and Stowmarket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£1,335,344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Bury St Edmunds and Stowmarket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£21,751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£449,814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£32,223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£805,878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£1,335,344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Bury St Edmunds and Stowmarket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Bury St Edmunds and Stowmarket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St Edmunds and Stowmarket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St Edmunds and Stowmarket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St Edmunds and Stowmarket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St Edmunds and Stowmarket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Bury St Edmunds and Stowmarket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Bury St Edmunds and Stowmarket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Bury St Edmunds and Stowmarket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Bury St Edmunds and Stowmarket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Bury St Edmunds and Stowmarket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Bury St Edmunds and Stowmarket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A57B943-7C7E-495F-AD4A-731E98231BA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